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8353E" w14:textId="77777777" w:rsidR="000270CE" w:rsidRDefault="000270CE" w:rsidP="000270CE">
      <w:pPr>
        <w:pStyle w:val="Intestazione"/>
        <w:tabs>
          <w:tab w:val="clear" w:pos="4819"/>
          <w:tab w:val="clear" w:pos="9638"/>
        </w:tabs>
      </w:pPr>
      <w:r>
        <w:t>AL COMUNE DI MILANO</w:t>
      </w:r>
    </w:p>
    <w:p w14:paraId="175F5B2D" w14:textId="77777777" w:rsidR="000270CE" w:rsidRDefault="0048690D" w:rsidP="000270CE">
      <w:r>
        <w:t xml:space="preserve">AREA </w:t>
      </w:r>
      <w:r w:rsidR="000270CE">
        <w:t>GARE OPERE PUBBLICHE</w:t>
      </w:r>
      <w:r w:rsidR="000270CE">
        <w:tab/>
      </w:r>
      <w:r w:rsidR="000270CE">
        <w:tab/>
      </w:r>
      <w:r w:rsidR="000270CE">
        <w:tab/>
      </w:r>
      <w:r w:rsidR="000270CE">
        <w:tab/>
      </w:r>
      <w:r w:rsidR="000270CE">
        <w:tab/>
      </w:r>
      <w:r w:rsidR="000270CE">
        <w:tab/>
      </w:r>
      <w:r w:rsidR="000270CE">
        <w:tab/>
      </w:r>
    </w:p>
    <w:p w14:paraId="4039840C" w14:textId="77777777" w:rsidR="000270CE" w:rsidRDefault="000270CE" w:rsidP="000270CE">
      <w:r>
        <w:t>MILANO</w:t>
      </w:r>
    </w:p>
    <w:p w14:paraId="798B8AC3" w14:textId="77777777" w:rsidR="000270CE" w:rsidRDefault="00E03E4D" w:rsidP="000270CE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BAEED2" wp14:editId="2668C07D">
                <wp:simplePos x="0" y="0"/>
                <wp:positionH relativeFrom="column">
                  <wp:posOffset>909599</wp:posOffset>
                </wp:positionH>
                <wp:positionV relativeFrom="paragraph">
                  <wp:posOffset>113767</wp:posOffset>
                </wp:positionV>
                <wp:extent cx="5029200" cy="1024128"/>
                <wp:effectExtent l="0" t="0" r="19050" b="24130"/>
                <wp:wrapNone/>
                <wp:docPr id="93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102412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692915" w14:textId="77777777" w:rsidR="00B94AF4" w:rsidRDefault="004D3F7C" w:rsidP="009966BF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DC127A">
                              <w:rPr>
                                <w:sz w:val="22"/>
                                <w:szCs w:val="22"/>
                              </w:rPr>
                              <w:t>AV</w:t>
                            </w:r>
                            <w:r w:rsidR="00846802" w:rsidRPr="00DC127A">
                              <w:rPr>
                                <w:sz w:val="22"/>
                                <w:szCs w:val="22"/>
                              </w:rPr>
                              <w:t>VISO DI INDAGINE DI ME</w:t>
                            </w:r>
                            <w:r w:rsidRPr="00DC127A">
                              <w:rPr>
                                <w:sz w:val="22"/>
                                <w:szCs w:val="22"/>
                              </w:rPr>
                              <w:t xml:space="preserve">RCATO </w:t>
                            </w:r>
                            <w:r w:rsidR="00DC127A" w:rsidRPr="00DC127A">
                              <w:rPr>
                                <w:sz w:val="22"/>
                                <w:szCs w:val="22"/>
                              </w:rPr>
                              <w:t>PER AMPLIAMENTO E RIQUALIFICAZIONE DEL PARCO "ANDREA CAMPAGNA" (EX TERAMO/BARONA). – CUP B41E16000160004</w:t>
                            </w:r>
                          </w:p>
                          <w:p w14:paraId="235A1087" w14:textId="77777777" w:rsidR="00DC127A" w:rsidRPr="00DC127A" w:rsidRDefault="00DC127A" w:rsidP="009966BF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5138D54C" w14:textId="77777777" w:rsidR="004D3F7C" w:rsidRPr="00D534A9" w:rsidRDefault="00846802" w:rsidP="009966BF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DC127A">
                              <w:rPr>
                                <w:sz w:val="22"/>
                                <w:szCs w:val="22"/>
                              </w:rPr>
                              <w:t xml:space="preserve">DICHIARAZIONE DI </w:t>
                            </w:r>
                            <w:r w:rsidR="004D3F7C" w:rsidRPr="00DC127A">
                              <w:rPr>
                                <w:sz w:val="22"/>
                                <w:szCs w:val="22"/>
                              </w:rPr>
                              <w:t>MANIFESTAZIONE DI INTERESSE</w:t>
                            </w:r>
                          </w:p>
                          <w:p w14:paraId="0C5B9EAD" w14:textId="77777777" w:rsidR="000270CE" w:rsidRPr="00617E58" w:rsidRDefault="000270CE" w:rsidP="000270C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BAEED2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71.6pt;margin-top:8.95pt;width:396pt;height:8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">
                <v:textbox>
                  <w:txbxContent>
                    <w:p w14:paraId="7E692915" w14:textId="77777777" w:rsidR="00B94AF4" w:rsidRDefault="004D3F7C" w:rsidP="009966BF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  <w:r w:rsidRPr="00DC127A">
                        <w:rPr>
                          <w:sz w:val="22"/>
                          <w:szCs w:val="22"/>
                        </w:rPr>
                        <w:t>AV</w:t>
                      </w:r>
                      <w:r w:rsidR="00846802" w:rsidRPr="00DC127A">
                        <w:rPr>
                          <w:sz w:val="22"/>
                          <w:szCs w:val="22"/>
                        </w:rPr>
                        <w:t>VISO DI INDAGINE DI ME</w:t>
                      </w:r>
                      <w:r w:rsidRPr="00DC127A">
                        <w:rPr>
                          <w:sz w:val="22"/>
                          <w:szCs w:val="22"/>
                        </w:rPr>
                        <w:t xml:space="preserve">RCATO </w:t>
                      </w:r>
                      <w:r w:rsidR="00DC127A" w:rsidRPr="00DC127A">
                        <w:rPr>
                          <w:sz w:val="22"/>
                          <w:szCs w:val="22"/>
                        </w:rPr>
                        <w:t>PER AMPLIAMENTO E RIQUALIFICAZIONE DEL PARCO "ANDREA CAMPAGNA" (EX TERAMO/BARONA). – CUP B41E16000160004</w:t>
                      </w:r>
                    </w:p>
                    <w:p w14:paraId="235A1087" w14:textId="77777777" w:rsidR="00DC127A" w:rsidRPr="00DC127A" w:rsidRDefault="00DC127A" w:rsidP="009966BF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14:paraId="5138D54C" w14:textId="77777777" w:rsidR="004D3F7C" w:rsidRPr="00D534A9" w:rsidRDefault="00846802" w:rsidP="009966BF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  <w:r w:rsidRPr="00DC127A">
                        <w:rPr>
                          <w:sz w:val="22"/>
                          <w:szCs w:val="22"/>
                        </w:rPr>
                        <w:t xml:space="preserve">DICHIARAZIONE DI </w:t>
                      </w:r>
                      <w:r w:rsidR="004D3F7C" w:rsidRPr="00DC127A">
                        <w:rPr>
                          <w:sz w:val="22"/>
                          <w:szCs w:val="22"/>
                        </w:rPr>
                        <w:t>MANIFESTAZIONE DI INTERESSE</w:t>
                      </w:r>
                    </w:p>
                    <w:p w14:paraId="0C5B9EAD" w14:textId="77777777" w:rsidR="000270CE" w:rsidRPr="00617E58" w:rsidRDefault="000270CE" w:rsidP="000270CE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95742D6" w14:textId="77777777" w:rsidR="000270CE" w:rsidRDefault="000270CE" w:rsidP="000270CE"/>
    <w:p w14:paraId="23AC1071" w14:textId="77777777" w:rsidR="000270CE" w:rsidRDefault="000270CE" w:rsidP="000270CE">
      <w:r>
        <w:rPr>
          <w:b/>
          <w:bCs/>
        </w:rPr>
        <w:t xml:space="preserve">OGGETTO </w:t>
      </w:r>
    </w:p>
    <w:p w14:paraId="1AFF8CE7" w14:textId="77777777" w:rsidR="000270CE" w:rsidRDefault="000270CE" w:rsidP="000270CE"/>
    <w:p w14:paraId="58CD4931" w14:textId="77777777" w:rsidR="000270CE" w:rsidRDefault="000270CE" w:rsidP="000270CE"/>
    <w:p w14:paraId="567DBD62" w14:textId="77777777" w:rsidR="000270CE" w:rsidRDefault="000270CE" w:rsidP="000270CE"/>
    <w:p w14:paraId="30D7379D" w14:textId="77777777" w:rsidR="000270CE" w:rsidRDefault="000270CE" w:rsidP="000270CE"/>
    <w:p w14:paraId="4B7D41CC" w14:textId="77777777" w:rsidR="00E03E4D" w:rsidRDefault="00E03E4D" w:rsidP="000270CE">
      <w:pPr>
        <w:pStyle w:val="Titolo1"/>
        <w:ind w:right="-1014"/>
        <w:jc w:val="center"/>
      </w:pPr>
    </w:p>
    <w:p w14:paraId="1F521F0E" w14:textId="77777777" w:rsidR="00E03E4D" w:rsidRPr="00E03E4D" w:rsidRDefault="00E03E4D" w:rsidP="00E03E4D"/>
    <w:p w14:paraId="2C7E1DCD" w14:textId="77777777" w:rsidR="000270CE" w:rsidRDefault="000270CE" w:rsidP="000270CE">
      <w:pPr>
        <w:pStyle w:val="Titolo1"/>
        <w:ind w:right="-1014"/>
        <w:jc w:val="center"/>
      </w:pPr>
      <w:r>
        <w:t>DICHIARAZIONE SOSTITUTIVA</w:t>
      </w:r>
    </w:p>
    <w:p w14:paraId="7D4A0069" w14:textId="77777777" w:rsidR="000270CE" w:rsidRDefault="000270CE" w:rsidP="000270CE">
      <w:pPr>
        <w:pStyle w:val="Titolo5"/>
      </w:pPr>
      <w:r>
        <w:t>Ai sensi del D.P.R. 28/12/2000 N. 445</w:t>
      </w:r>
    </w:p>
    <w:p w14:paraId="1AFEAC2A" w14:textId="77777777" w:rsidR="000270CE" w:rsidRDefault="000270CE" w:rsidP="000270CE"/>
    <w:p w14:paraId="371F9004" w14:textId="77777777" w:rsidR="000270CE" w:rsidRDefault="000270CE" w:rsidP="000270CE"/>
    <w:p w14:paraId="50E4AB3D" w14:textId="77777777" w:rsidR="000270CE" w:rsidRDefault="00617E58" w:rsidP="000270CE"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1BAD38DB" wp14:editId="5F6ADAEF">
                <wp:simplePos x="0" y="0"/>
                <wp:positionH relativeFrom="column">
                  <wp:posOffset>914400</wp:posOffset>
                </wp:positionH>
                <wp:positionV relativeFrom="paragraph">
                  <wp:posOffset>0</wp:posOffset>
                </wp:positionV>
                <wp:extent cx="5143500" cy="228600"/>
                <wp:effectExtent l="0" t="0" r="0" b="0"/>
                <wp:wrapNone/>
                <wp:docPr id="9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5F19D6" w14:textId="77777777" w:rsidR="000270CE" w:rsidRDefault="000270CE" w:rsidP="000270C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AD38DB" id="Text Box 2" o:spid="_x0000_s1027" type="#_x0000_t202" style="position:absolute;margin-left:1in;margin-top:0;width:405pt;height:18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">
                <v:textbox>
                  <w:txbxContent>
                    <w:p w14:paraId="6F5F19D6" w14:textId="77777777" w:rsidR="000270CE" w:rsidRDefault="000270CE" w:rsidP="000270CE"/>
                  </w:txbxContent>
                </v:textbox>
              </v:shape>
            </w:pict>
          </mc:Fallback>
        </mc:AlternateContent>
      </w:r>
      <w:r w:rsidR="000270CE">
        <w:t xml:space="preserve">Il sottoscritto </w:t>
      </w:r>
      <w:r w:rsidR="000270CE">
        <w:tab/>
      </w:r>
      <w:r w:rsidR="000270CE">
        <w:tab/>
      </w:r>
      <w:r w:rsidR="000270CE">
        <w:tab/>
      </w:r>
      <w:r w:rsidR="000270CE">
        <w:tab/>
      </w:r>
      <w:r w:rsidR="000270CE">
        <w:tab/>
      </w:r>
      <w:r w:rsidR="000270CE">
        <w:tab/>
      </w:r>
      <w:r w:rsidR="000270CE">
        <w:tab/>
      </w:r>
    </w:p>
    <w:p w14:paraId="6F8A2F6E" w14:textId="77777777" w:rsidR="000270CE" w:rsidRDefault="000270CE" w:rsidP="000270CE"/>
    <w:p w14:paraId="234A7ADC" w14:textId="77777777" w:rsidR="000270CE" w:rsidRDefault="000270CE" w:rsidP="000270CE"/>
    <w:p w14:paraId="7B5812F9" w14:textId="77777777" w:rsidR="000270CE" w:rsidRDefault="00617E58" w:rsidP="000270CE"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215DF791" wp14:editId="2CEF2901">
                <wp:simplePos x="0" y="0"/>
                <wp:positionH relativeFrom="column">
                  <wp:posOffset>5143500</wp:posOffset>
                </wp:positionH>
                <wp:positionV relativeFrom="paragraph">
                  <wp:posOffset>160020</wp:posOffset>
                </wp:positionV>
                <wp:extent cx="1028700" cy="228600"/>
                <wp:effectExtent l="0" t="0" r="0" b="0"/>
                <wp:wrapNone/>
                <wp:docPr id="8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A375C3" w14:textId="77777777" w:rsidR="000270CE" w:rsidRDefault="000270CE" w:rsidP="000270C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5DF791" id="Text Box 4" o:spid="_x0000_s1028" type="#_x0000_t202" style="position:absolute;margin-left:405pt;margin-top:12.6pt;width:81pt;height:18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">
                <v:textbox>
                  <w:txbxContent>
                    <w:p w14:paraId="77A375C3" w14:textId="77777777" w:rsidR="000270CE" w:rsidRDefault="000270CE" w:rsidP="000270CE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04CF19" wp14:editId="4989D3B7">
                <wp:simplePos x="0" y="0"/>
                <wp:positionH relativeFrom="column">
                  <wp:posOffset>4000500</wp:posOffset>
                </wp:positionH>
                <wp:positionV relativeFrom="paragraph">
                  <wp:posOffset>160020</wp:posOffset>
                </wp:positionV>
                <wp:extent cx="457200" cy="228600"/>
                <wp:effectExtent l="0" t="0" r="0" b="0"/>
                <wp:wrapNone/>
                <wp:docPr id="88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C69BFB" w14:textId="77777777" w:rsidR="000270CE" w:rsidRDefault="000270CE" w:rsidP="000270C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04CF19" id="Text Box 14" o:spid="_x0000_s1029" type="#_x0000_t202" style="position:absolute;margin-left:315pt;margin-top:12.6pt;width:36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">
                <v:textbox>
                  <w:txbxContent>
                    <w:p w14:paraId="26C69BFB" w14:textId="77777777" w:rsidR="000270CE" w:rsidRDefault="000270CE" w:rsidP="000270CE"/>
                  </w:txbxContent>
                </v:textbox>
              </v:shape>
            </w:pict>
          </mc:Fallback>
        </mc:AlternateContent>
      </w:r>
      <w:r w:rsidR="000270CE"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478BE108" wp14:editId="5C44C9AB">
                <wp:simplePos x="0" y="0"/>
                <wp:positionH relativeFrom="column">
                  <wp:posOffset>457200</wp:posOffset>
                </wp:positionH>
                <wp:positionV relativeFrom="paragraph">
                  <wp:posOffset>167640</wp:posOffset>
                </wp:positionV>
                <wp:extent cx="2743200" cy="228600"/>
                <wp:effectExtent l="0" t="0" r="0" b="0"/>
                <wp:wrapNone/>
                <wp:docPr id="8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99CF4B" w14:textId="77777777" w:rsidR="000270CE" w:rsidRDefault="000270CE" w:rsidP="000270CE"/>
                          <w:p w14:paraId="17B24392" w14:textId="77777777" w:rsidR="000270CE" w:rsidRDefault="000270CE" w:rsidP="000270C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8BE108" id="Text Box 3" o:spid="_x0000_s1030" type="#_x0000_t202" style="position:absolute;margin-left:36pt;margin-top:13.2pt;width:3in;height:18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">
                <v:textbox>
                  <w:txbxContent>
                    <w:p w14:paraId="3099CF4B" w14:textId="77777777" w:rsidR="000270CE" w:rsidRDefault="000270CE" w:rsidP="000270CE"/>
                    <w:p w14:paraId="17B24392" w14:textId="77777777" w:rsidR="000270CE" w:rsidRDefault="000270CE" w:rsidP="000270CE"/>
                  </w:txbxContent>
                </v:textbox>
              </v:shape>
            </w:pict>
          </mc:Fallback>
        </mc:AlternateContent>
      </w:r>
    </w:p>
    <w:p w14:paraId="7CDCDE7A" w14:textId="77777777" w:rsidR="000270CE" w:rsidRDefault="000270CE" w:rsidP="000270CE">
      <w:r>
        <w:t>Nato 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Prov.</w:t>
      </w:r>
      <w:r>
        <w:tab/>
        <w:t xml:space="preserve">. </w:t>
      </w:r>
      <w:r>
        <w:tab/>
        <w:t xml:space="preserve">       il  </w:t>
      </w:r>
    </w:p>
    <w:p w14:paraId="404FF09F" w14:textId="77777777" w:rsidR="000270CE" w:rsidRDefault="000270CE" w:rsidP="000270CE"/>
    <w:p w14:paraId="55CED8CE" w14:textId="77777777" w:rsidR="000270CE" w:rsidRDefault="000270CE" w:rsidP="000270CE"/>
    <w:p w14:paraId="7B6036E4" w14:textId="77777777" w:rsidR="000270CE" w:rsidRDefault="00617E58" w:rsidP="000270CE"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5F99630" wp14:editId="63038CF2">
                <wp:simplePos x="0" y="0"/>
                <wp:positionH relativeFrom="column">
                  <wp:posOffset>1028700</wp:posOffset>
                </wp:positionH>
                <wp:positionV relativeFrom="paragraph">
                  <wp:posOffset>30480</wp:posOffset>
                </wp:positionV>
                <wp:extent cx="5143500" cy="228600"/>
                <wp:effectExtent l="0" t="0" r="0" b="0"/>
                <wp:wrapNone/>
                <wp:docPr id="8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FEF9A9" w14:textId="77777777" w:rsidR="000270CE" w:rsidRDefault="000270CE" w:rsidP="000270C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F99630" id="Text Box 5" o:spid="_x0000_s1031" type="#_x0000_t202" style="position:absolute;margin-left:81pt;margin-top:2.4pt;width:405pt;height:1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">
                <v:textbox>
                  <w:txbxContent>
                    <w:p w14:paraId="4BFEF9A9" w14:textId="77777777" w:rsidR="000270CE" w:rsidRDefault="000270CE" w:rsidP="000270CE"/>
                  </w:txbxContent>
                </v:textbox>
              </v:shape>
            </w:pict>
          </mc:Fallback>
        </mc:AlternateContent>
      </w:r>
      <w:r w:rsidR="000270CE">
        <w:t xml:space="preserve">In qualità di </w:t>
      </w:r>
      <w:r w:rsidR="000270CE">
        <w:tab/>
      </w:r>
      <w:r w:rsidR="000270CE">
        <w:tab/>
      </w:r>
      <w:r w:rsidR="000270CE">
        <w:tab/>
      </w:r>
      <w:r w:rsidR="000270CE">
        <w:tab/>
      </w:r>
      <w:r w:rsidR="000270CE">
        <w:tab/>
      </w:r>
      <w:r w:rsidR="000270CE">
        <w:tab/>
      </w:r>
      <w:r w:rsidR="000270CE">
        <w:tab/>
      </w:r>
      <w:r w:rsidR="000270CE">
        <w:tab/>
      </w:r>
      <w:r w:rsidR="000270CE">
        <w:tab/>
      </w:r>
    </w:p>
    <w:p w14:paraId="3526C3C9" w14:textId="77777777" w:rsidR="000270CE" w:rsidRDefault="000270CE" w:rsidP="000270CE">
      <w:r>
        <w:t xml:space="preserve">(carica </w:t>
      </w:r>
      <w:proofErr w:type="gramStart"/>
      <w:r>
        <w:t>sociale )</w:t>
      </w:r>
      <w:proofErr w:type="gramEnd"/>
      <w:r>
        <w:t xml:space="preserve"> </w:t>
      </w:r>
    </w:p>
    <w:p w14:paraId="2B31D2B5" w14:textId="77777777" w:rsidR="000270CE" w:rsidRDefault="000270CE" w:rsidP="000270CE"/>
    <w:p w14:paraId="316D37AE" w14:textId="77777777" w:rsidR="000270CE" w:rsidRDefault="000270CE" w:rsidP="000270CE"/>
    <w:p w14:paraId="45FDE474" w14:textId="77777777" w:rsidR="000270CE" w:rsidRDefault="00617E58" w:rsidP="000270CE"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A431421" wp14:editId="1A680544">
                <wp:simplePos x="0" y="0"/>
                <wp:positionH relativeFrom="column">
                  <wp:posOffset>1077239</wp:posOffset>
                </wp:positionH>
                <wp:positionV relativeFrom="paragraph">
                  <wp:posOffset>192786</wp:posOffset>
                </wp:positionV>
                <wp:extent cx="5257800" cy="285293"/>
                <wp:effectExtent l="0" t="0" r="19050" b="19685"/>
                <wp:wrapNone/>
                <wp:docPr id="8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28529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C8738E" w14:textId="77777777" w:rsidR="000270CE" w:rsidRDefault="000270CE" w:rsidP="000270C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431421" id="Text Box 6" o:spid="_x0000_s1032" type="#_x0000_t202" style="position:absolute;margin-left:84.8pt;margin-top:15.2pt;width:414pt;height:22.4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">
                <v:textbox>
                  <w:txbxContent>
                    <w:p w14:paraId="51C8738E" w14:textId="77777777" w:rsidR="000270CE" w:rsidRDefault="000270CE" w:rsidP="000270CE"/>
                  </w:txbxContent>
                </v:textbox>
              </v:shape>
            </w:pict>
          </mc:Fallback>
        </mc:AlternateContent>
      </w:r>
      <w:r w:rsidR="000270CE">
        <w:t>dell’</w:t>
      </w:r>
      <w:r w:rsidR="006F32CB">
        <w:t xml:space="preserve">operatore economico </w:t>
      </w:r>
      <w:r w:rsidR="000270CE">
        <w:tab/>
      </w:r>
      <w:r w:rsidR="000270CE">
        <w:tab/>
      </w:r>
      <w:r w:rsidR="000270CE">
        <w:tab/>
      </w:r>
      <w:r w:rsidR="000270CE">
        <w:tab/>
      </w:r>
      <w:r w:rsidR="000270CE">
        <w:tab/>
      </w:r>
      <w:r w:rsidR="000270CE">
        <w:tab/>
      </w:r>
      <w:r w:rsidR="000270CE">
        <w:tab/>
      </w:r>
      <w:r w:rsidR="000270CE">
        <w:tab/>
      </w:r>
      <w:r w:rsidR="000270CE">
        <w:tab/>
      </w:r>
      <w:r w:rsidR="000270CE">
        <w:tab/>
      </w:r>
    </w:p>
    <w:p w14:paraId="3832129A" w14:textId="77777777" w:rsidR="000270CE" w:rsidRDefault="000270CE" w:rsidP="000270CE">
      <w:r>
        <w:t>(</w:t>
      </w:r>
      <w:r w:rsidR="006F32CB">
        <w:t>denominazione</w:t>
      </w:r>
      <w:r>
        <w:t xml:space="preserve">)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4007D54" w14:textId="77777777" w:rsidR="000270CE" w:rsidRDefault="000270CE" w:rsidP="000270CE"/>
    <w:p w14:paraId="51D4E21F" w14:textId="77777777" w:rsidR="000270CE" w:rsidRDefault="00617E58" w:rsidP="000270CE"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39EBBED" wp14:editId="1B9C2BBF">
                <wp:simplePos x="0" y="0"/>
                <wp:positionH relativeFrom="column">
                  <wp:posOffset>5715000</wp:posOffset>
                </wp:positionH>
                <wp:positionV relativeFrom="paragraph">
                  <wp:posOffset>165735</wp:posOffset>
                </wp:positionV>
                <wp:extent cx="342900" cy="228600"/>
                <wp:effectExtent l="0" t="0" r="0" b="0"/>
                <wp:wrapNone/>
                <wp:docPr id="8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CED6F6" w14:textId="77777777" w:rsidR="000270CE" w:rsidRDefault="000270CE" w:rsidP="000270C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9EBBED" id="Text Box 8" o:spid="_x0000_s1033" type="#_x0000_t202" style="position:absolute;margin-left:450pt;margin-top:13.05pt;width:27pt;height:1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">
                <v:textbox>
                  <w:txbxContent>
                    <w:p w14:paraId="09CED6F6" w14:textId="77777777" w:rsidR="000270CE" w:rsidRDefault="000270CE" w:rsidP="000270CE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146FE26" wp14:editId="2B90E7C0">
                <wp:simplePos x="0" y="0"/>
                <wp:positionH relativeFrom="column">
                  <wp:posOffset>1943100</wp:posOffset>
                </wp:positionH>
                <wp:positionV relativeFrom="paragraph">
                  <wp:posOffset>165735</wp:posOffset>
                </wp:positionV>
                <wp:extent cx="2971800" cy="228600"/>
                <wp:effectExtent l="0" t="0" r="0" b="0"/>
                <wp:wrapNone/>
                <wp:docPr id="8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C1D3D9" w14:textId="77777777" w:rsidR="000270CE" w:rsidRDefault="000270CE" w:rsidP="000270C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6FE26" id="Text Box 7" o:spid="_x0000_s1034" type="#_x0000_t202" style="position:absolute;margin-left:153pt;margin-top:13.05pt;width:234pt;height:1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">
                <v:textbox>
                  <w:txbxContent>
                    <w:p w14:paraId="67C1D3D9" w14:textId="77777777" w:rsidR="000270CE" w:rsidRDefault="000270CE" w:rsidP="000270CE"/>
                  </w:txbxContent>
                </v:textbox>
              </v:shape>
            </w:pict>
          </mc:Fallback>
        </mc:AlternateContent>
      </w:r>
      <w:r w:rsidR="000270CE">
        <w:tab/>
      </w:r>
      <w:r w:rsidR="000270CE">
        <w:tab/>
      </w:r>
      <w:r w:rsidR="000270CE">
        <w:tab/>
      </w:r>
    </w:p>
    <w:p w14:paraId="6EF39A99" w14:textId="77777777" w:rsidR="000270CE" w:rsidRDefault="000270CE" w:rsidP="000270CE">
      <w:r>
        <w:t xml:space="preserve">con sede legale in Via/Piazza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n. </w:t>
      </w:r>
    </w:p>
    <w:p w14:paraId="127EC989" w14:textId="77777777" w:rsidR="000270CE" w:rsidRDefault="000270CE" w:rsidP="000270CE"/>
    <w:p w14:paraId="25063A41" w14:textId="77777777" w:rsidR="000270CE" w:rsidRDefault="00617E58" w:rsidP="000270CE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1177276" wp14:editId="2B8EFE2C">
                <wp:simplePos x="0" y="0"/>
                <wp:positionH relativeFrom="column">
                  <wp:posOffset>342900</wp:posOffset>
                </wp:positionH>
                <wp:positionV relativeFrom="paragraph">
                  <wp:posOffset>160020</wp:posOffset>
                </wp:positionV>
                <wp:extent cx="3657600" cy="228600"/>
                <wp:effectExtent l="0" t="0" r="0" b="0"/>
                <wp:wrapNone/>
                <wp:docPr id="8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B35054" w14:textId="77777777" w:rsidR="000270CE" w:rsidRDefault="000270CE" w:rsidP="000270CE"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177276" id="Text Box 9" o:spid="_x0000_s1035" type="#_x0000_t202" style="position:absolute;margin-left:27pt;margin-top:12.6pt;width:4in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">
                <v:textbox>
                  <w:txbxContent>
                    <w:p w14:paraId="35B35054" w14:textId="77777777" w:rsidR="000270CE" w:rsidRDefault="000270CE" w:rsidP="000270CE"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B9A7A4" wp14:editId="18610743">
                <wp:simplePos x="0" y="0"/>
                <wp:positionH relativeFrom="column">
                  <wp:posOffset>4914900</wp:posOffset>
                </wp:positionH>
                <wp:positionV relativeFrom="paragraph">
                  <wp:posOffset>160020</wp:posOffset>
                </wp:positionV>
                <wp:extent cx="457200" cy="228600"/>
                <wp:effectExtent l="0" t="0" r="0" b="0"/>
                <wp:wrapNone/>
                <wp:docPr id="8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28DEE3" w14:textId="77777777" w:rsidR="000270CE" w:rsidRDefault="000270CE" w:rsidP="000270C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B9A7A4" id="Text Box 10" o:spid="_x0000_s1036" type="#_x0000_t202" style="position:absolute;margin-left:387pt;margin-top:12.6pt;width:36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">
                <v:textbox>
                  <w:txbxContent>
                    <w:p w14:paraId="7228DEE3" w14:textId="77777777" w:rsidR="000270CE" w:rsidRDefault="000270CE" w:rsidP="000270CE"/>
                  </w:txbxContent>
                </v:textbox>
              </v:shape>
            </w:pict>
          </mc:Fallback>
        </mc:AlternateContent>
      </w:r>
    </w:p>
    <w:p w14:paraId="7AF58CE7" w14:textId="77777777" w:rsidR="000270CE" w:rsidRDefault="000270CE" w:rsidP="000270CE">
      <w:r>
        <w:t>Città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Prov. </w:t>
      </w:r>
      <w:r>
        <w:tab/>
      </w:r>
    </w:p>
    <w:p w14:paraId="392B6A16" w14:textId="77777777" w:rsidR="000270CE" w:rsidRDefault="000270CE" w:rsidP="000270CE"/>
    <w:p w14:paraId="5191A4AF" w14:textId="77777777" w:rsidR="000270CE" w:rsidRDefault="00617E58" w:rsidP="000270C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605028" wp14:editId="52EFFEEC">
                <wp:simplePos x="0" y="0"/>
                <wp:positionH relativeFrom="column">
                  <wp:posOffset>685800</wp:posOffset>
                </wp:positionH>
                <wp:positionV relativeFrom="paragraph">
                  <wp:posOffset>76835</wp:posOffset>
                </wp:positionV>
                <wp:extent cx="1371600" cy="228600"/>
                <wp:effectExtent l="0" t="0" r="0" b="0"/>
                <wp:wrapNone/>
                <wp:docPr id="7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AB359" w14:textId="77777777" w:rsidR="000270CE" w:rsidRDefault="000270CE" w:rsidP="000270C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605028" id="Text Box 11" o:spid="_x0000_s1037" type="#_x0000_t202" style="position:absolute;margin-left:54pt;margin-top:6.05pt;width:10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">
                <v:textbox>
                  <w:txbxContent>
                    <w:p w14:paraId="65DAB359" w14:textId="77777777" w:rsidR="000270CE" w:rsidRDefault="000270CE" w:rsidP="000270CE"/>
                  </w:txbxContent>
                </v:textbox>
              </v:shape>
            </w:pict>
          </mc:Fallback>
        </mc:AlternateContent>
      </w:r>
    </w:p>
    <w:p w14:paraId="5B67AD7B" w14:textId="77777777" w:rsidR="00AD597D" w:rsidRDefault="000270CE" w:rsidP="000270CE">
      <w:r>
        <w:t>Telefono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37734B5" w14:textId="77777777" w:rsidR="00AD597D" w:rsidRDefault="00617E58" w:rsidP="000270CE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C138F41" wp14:editId="756BA38D">
                <wp:simplePos x="0" y="0"/>
                <wp:positionH relativeFrom="column">
                  <wp:posOffset>3499485</wp:posOffset>
                </wp:positionH>
                <wp:positionV relativeFrom="paragraph">
                  <wp:posOffset>121920</wp:posOffset>
                </wp:positionV>
                <wp:extent cx="2371725" cy="228600"/>
                <wp:effectExtent l="0" t="0" r="9525" b="0"/>
                <wp:wrapNone/>
                <wp:docPr id="8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17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D5D3A4" w14:textId="77777777" w:rsidR="00AD597D" w:rsidRDefault="00AD597D" w:rsidP="00AD597D"/>
                          <w:p w14:paraId="64251EFB" w14:textId="77777777" w:rsidR="00AD597D" w:rsidRDefault="00AD597D" w:rsidP="00AD59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138F41" id="Text Box 12" o:spid="_x0000_s1038" type="#_x0000_t202" style="position:absolute;margin-left:275.55pt;margin-top:9.6pt;width:186.75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">
                <v:textbox>
                  <w:txbxContent>
                    <w:p w14:paraId="56D5D3A4" w14:textId="77777777" w:rsidR="00AD597D" w:rsidRDefault="00AD597D" w:rsidP="00AD597D"/>
                    <w:p w14:paraId="64251EFB" w14:textId="77777777" w:rsidR="00AD597D" w:rsidRDefault="00AD597D" w:rsidP="00AD597D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6E4A7D" wp14:editId="4B2C7766">
                <wp:simplePos x="0" y="0"/>
                <wp:positionH relativeFrom="column">
                  <wp:posOffset>685800</wp:posOffset>
                </wp:positionH>
                <wp:positionV relativeFrom="paragraph">
                  <wp:posOffset>137160</wp:posOffset>
                </wp:positionV>
                <wp:extent cx="1600200" cy="228600"/>
                <wp:effectExtent l="0" t="0" r="0" b="0"/>
                <wp:wrapNone/>
                <wp:docPr id="7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A1E678" w14:textId="77777777" w:rsidR="000270CE" w:rsidRDefault="000270CE" w:rsidP="000270C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6E4A7D" id="Text Box 13" o:spid="_x0000_s1039" type="#_x0000_t202" style="position:absolute;margin-left:54pt;margin-top:10.8pt;width:126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">
                <v:textbox>
                  <w:txbxContent>
                    <w:p w14:paraId="66A1E678" w14:textId="77777777" w:rsidR="000270CE" w:rsidRDefault="000270CE" w:rsidP="000270CE"/>
                  </w:txbxContent>
                </v:textbox>
              </v:shape>
            </w:pict>
          </mc:Fallback>
        </mc:AlternateContent>
      </w:r>
    </w:p>
    <w:p w14:paraId="7F2DC23E" w14:textId="77777777" w:rsidR="000270CE" w:rsidRDefault="000270CE" w:rsidP="00AD597D">
      <w:pPr>
        <w:tabs>
          <w:tab w:val="left" w:pos="4678"/>
        </w:tabs>
      </w:pPr>
      <w:r>
        <w:t xml:space="preserve">E </w:t>
      </w:r>
      <w:proofErr w:type="gramStart"/>
      <w:r>
        <w:t xml:space="preserve">mail  </w:t>
      </w:r>
      <w:r w:rsidR="00AD597D">
        <w:tab/>
      </w:r>
      <w:proofErr w:type="gramEnd"/>
      <w:r w:rsidR="00AD597D">
        <w:t xml:space="preserve">PEC </w:t>
      </w:r>
    </w:p>
    <w:p w14:paraId="1981B119" w14:textId="77777777" w:rsidR="000270CE" w:rsidRDefault="000270CE" w:rsidP="000270CE"/>
    <w:p w14:paraId="1F73C734" w14:textId="77777777" w:rsidR="00617E58" w:rsidRDefault="00617E58" w:rsidP="00617E58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3ED63AB" wp14:editId="451541E8">
                <wp:simplePos x="0" y="0"/>
                <wp:positionH relativeFrom="column">
                  <wp:posOffset>3657600</wp:posOffset>
                </wp:positionH>
                <wp:positionV relativeFrom="paragraph">
                  <wp:posOffset>0</wp:posOffset>
                </wp:positionV>
                <wp:extent cx="2057400" cy="228600"/>
                <wp:effectExtent l="0" t="0" r="0" b="0"/>
                <wp:wrapNone/>
                <wp:docPr id="4" name="Casella di testo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4D65D3" w14:textId="77777777" w:rsidR="00617E58" w:rsidRDefault="00617E58" w:rsidP="00617E5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ED63AB" id="Casella di testo 77" o:spid="_x0000_s1040" type="#_x0000_t202" style="position:absolute;margin-left:4in;margin-top:0;width:162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">
                <v:textbox>
                  <w:txbxContent>
                    <w:p w14:paraId="3F4D65D3" w14:textId="77777777" w:rsidR="00617E58" w:rsidRDefault="00617E58" w:rsidP="00617E5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B8E3041" wp14:editId="78DE18AF">
                <wp:simplePos x="0" y="0"/>
                <wp:positionH relativeFrom="column">
                  <wp:posOffset>914400</wp:posOffset>
                </wp:positionH>
                <wp:positionV relativeFrom="paragraph">
                  <wp:posOffset>0</wp:posOffset>
                </wp:positionV>
                <wp:extent cx="1943100" cy="228600"/>
                <wp:effectExtent l="0" t="0" r="0" b="0"/>
                <wp:wrapNone/>
                <wp:docPr id="3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AC2C9F" w14:textId="77777777" w:rsidR="00617E58" w:rsidRDefault="00617E58" w:rsidP="00617E5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8E3041" id="Casella di testo 1" o:spid="_x0000_s1041" type="#_x0000_t202" style="position:absolute;margin-left:1in;margin-top:0;width:153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">
                <v:textbox>
                  <w:txbxContent>
                    <w:p w14:paraId="44AC2C9F" w14:textId="77777777" w:rsidR="00617E58" w:rsidRDefault="00617E58" w:rsidP="00617E58"/>
                  </w:txbxContent>
                </v:textbox>
              </v:shape>
            </w:pict>
          </mc:Fallback>
        </mc:AlternateContent>
      </w:r>
      <w:r>
        <w:t>Codice fiscale</w:t>
      </w:r>
      <w:r>
        <w:tab/>
      </w:r>
      <w:r>
        <w:tab/>
      </w:r>
      <w:r>
        <w:tab/>
      </w:r>
      <w:r>
        <w:tab/>
      </w:r>
      <w:r>
        <w:tab/>
      </w:r>
      <w:r>
        <w:tab/>
        <w:t>P. IVA</w:t>
      </w:r>
      <w:r>
        <w:tab/>
      </w:r>
      <w:r>
        <w:tab/>
      </w:r>
      <w:r>
        <w:tab/>
      </w:r>
      <w:r>
        <w:tab/>
      </w:r>
      <w:r>
        <w:tab/>
      </w:r>
    </w:p>
    <w:p w14:paraId="37ADD56E" w14:textId="77777777" w:rsidR="00617E58" w:rsidRDefault="00617E58" w:rsidP="00617E58"/>
    <w:p w14:paraId="22E1B800" w14:textId="77777777" w:rsidR="00724726" w:rsidRDefault="00724726" w:rsidP="000270CE">
      <w:pPr>
        <w:spacing w:line="480" w:lineRule="auto"/>
        <w:ind w:right="-444"/>
        <w:jc w:val="center"/>
        <w:rPr>
          <w:b/>
          <w:bCs/>
        </w:rPr>
      </w:pPr>
    </w:p>
    <w:p w14:paraId="45E8D330" w14:textId="77777777" w:rsidR="00E468FB" w:rsidRDefault="00E468FB" w:rsidP="000270CE">
      <w:pPr>
        <w:spacing w:line="480" w:lineRule="auto"/>
        <w:ind w:right="-444"/>
        <w:jc w:val="center"/>
        <w:rPr>
          <w:b/>
          <w:bCs/>
        </w:rPr>
      </w:pPr>
    </w:p>
    <w:p w14:paraId="1F84E03E" w14:textId="77777777" w:rsidR="00E468FB" w:rsidRDefault="00E468FB" w:rsidP="000270CE">
      <w:pPr>
        <w:spacing w:line="480" w:lineRule="auto"/>
        <w:ind w:right="-444"/>
        <w:jc w:val="center"/>
        <w:rPr>
          <w:b/>
          <w:bCs/>
        </w:rPr>
      </w:pPr>
    </w:p>
    <w:p w14:paraId="32154DC5" w14:textId="77777777" w:rsidR="00E468FB" w:rsidRDefault="00E468FB" w:rsidP="000270CE">
      <w:pPr>
        <w:spacing w:line="480" w:lineRule="auto"/>
        <w:ind w:right="-444"/>
        <w:jc w:val="center"/>
        <w:rPr>
          <w:b/>
          <w:bCs/>
        </w:rPr>
      </w:pPr>
    </w:p>
    <w:p w14:paraId="485CA613" w14:textId="479B7647" w:rsidR="000270CE" w:rsidRDefault="00724726" w:rsidP="000270CE">
      <w:pPr>
        <w:spacing w:line="480" w:lineRule="auto"/>
        <w:ind w:right="-444"/>
        <w:jc w:val="center"/>
        <w:rPr>
          <w:b/>
          <w:bCs/>
        </w:rPr>
      </w:pPr>
      <w:r>
        <w:rPr>
          <w:b/>
          <w:bCs/>
        </w:rPr>
        <w:lastRenderedPageBreak/>
        <w:t xml:space="preserve">DICHIARA </w:t>
      </w:r>
    </w:p>
    <w:p w14:paraId="255C0B15" w14:textId="77777777" w:rsidR="000270CE" w:rsidRPr="006F32CB" w:rsidRDefault="00724726" w:rsidP="00390F8C">
      <w:pPr>
        <w:numPr>
          <w:ilvl w:val="0"/>
          <w:numId w:val="1"/>
        </w:numPr>
        <w:spacing w:line="360" w:lineRule="auto"/>
        <w:ind w:right="-387"/>
        <w:jc w:val="both"/>
      </w:pPr>
      <w:r>
        <w:t xml:space="preserve">di aver preso visione dell’avviso indicato in oggetto </w:t>
      </w:r>
      <w:r w:rsidR="00B31F9B">
        <w:t xml:space="preserve">pubblicato dal Comune di Milano </w:t>
      </w:r>
      <w:r>
        <w:t xml:space="preserve">e di manifestare interesse </w:t>
      </w:r>
      <w:r w:rsidR="00AE5A3C">
        <w:t xml:space="preserve">ad essere invitato alla procedura negoziata che verrà espletata per l’affidamento </w:t>
      </w:r>
      <w:r w:rsidR="006F32CB">
        <w:t>dell’</w:t>
      </w:r>
      <w:r w:rsidR="00B94AF4" w:rsidRPr="006F32CB">
        <w:t>appalto</w:t>
      </w:r>
      <w:r w:rsidR="00CB296D" w:rsidRPr="006F32CB">
        <w:t>;</w:t>
      </w:r>
    </w:p>
    <w:p w14:paraId="5721F8D9" w14:textId="22DDBF5F" w:rsidR="00AE5A3C" w:rsidRDefault="00AE5A3C" w:rsidP="00390F8C">
      <w:pPr>
        <w:numPr>
          <w:ilvl w:val="0"/>
          <w:numId w:val="1"/>
        </w:numPr>
        <w:spacing w:line="360" w:lineRule="auto"/>
        <w:ind w:right="-387"/>
        <w:jc w:val="both"/>
      </w:pPr>
      <w:r w:rsidRPr="0081402B">
        <w:t>l’inesistenza delle situazioni previste dall’art. 80 del D.</w:t>
      </w:r>
      <w:r w:rsidR="00130F46">
        <w:t xml:space="preserve"> </w:t>
      </w:r>
      <w:r w:rsidRPr="0081402B">
        <w:t>Lgs 50/2016</w:t>
      </w:r>
      <w:r>
        <w:t>;</w:t>
      </w:r>
    </w:p>
    <w:p w14:paraId="4D547CF7" w14:textId="77777777" w:rsidR="00B74E84" w:rsidRDefault="00B74E84" w:rsidP="009B5685">
      <w:pPr>
        <w:numPr>
          <w:ilvl w:val="0"/>
          <w:numId w:val="1"/>
        </w:numPr>
        <w:spacing w:line="360" w:lineRule="auto"/>
        <w:ind w:right="-386" w:hanging="357"/>
        <w:jc w:val="both"/>
      </w:pPr>
      <w:r w:rsidRPr="00494EAE">
        <w:t>l’inesistenza di alcun divieto di contrarre con la pubblica amministrazione compreso quanto previsto dall’art. 53 comma 16-ter del D. Lgs. 165/2001 (ovvero di non aver concluso contratti di lavoro subordinato o autonomo e comunque di non aver attribuito incarichi per il triennio successivo alla cessazione del rapporto ad ex dipendenti pubblici che hanno esercitato, nei propri confronti, poteri autoritativi o negoziali per conto delle pubbliche amministrazioni di appartenenza);</w:t>
      </w:r>
    </w:p>
    <w:p w14:paraId="482DD892" w14:textId="77777777" w:rsidR="00973030" w:rsidRDefault="00973030" w:rsidP="00973030">
      <w:pPr>
        <w:numPr>
          <w:ilvl w:val="0"/>
          <w:numId w:val="1"/>
        </w:numPr>
        <w:ind w:right="-1"/>
        <w:jc w:val="both"/>
      </w:pPr>
      <w:r w:rsidRPr="004B33C8">
        <w:rPr>
          <w:rFonts w:ascii="Arial Narrow" w:hAnsi="Arial Narrow"/>
        </w:rPr>
        <w:t>□</w:t>
      </w:r>
      <w:r>
        <w:t xml:space="preserve"> di essere in possesso di </w:t>
      </w:r>
      <w:r w:rsidRPr="00AE5A3C">
        <w:t>attestazione SOA ai sensi del D.P.R. n. 207/2010 regolarmente autorizzata, in corso di validità, adeguata alle categorie ed agli importi da appaltare</w:t>
      </w:r>
      <w:r>
        <w:t>, come indicato nell’avviso;</w:t>
      </w:r>
    </w:p>
    <w:p w14:paraId="4BA7EA5B" w14:textId="77777777" w:rsidR="00973030" w:rsidRDefault="00973030" w:rsidP="00973030">
      <w:pPr>
        <w:ind w:left="720" w:right="-1" w:firstLine="696"/>
        <w:jc w:val="both"/>
      </w:pPr>
      <w:r>
        <w:t>ovvero</w:t>
      </w:r>
    </w:p>
    <w:p w14:paraId="5980F030" w14:textId="77777777" w:rsidR="00973030" w:rsidRDefault="00973030" w:rsidP="00D57D1F">
      <w:pPr>
        <w:ind w:left="709" w:right="-1"/>
        <w:jc w:val="both"/>
      </w:pPr>
      <w:r w:rsidRPr="001D2C6F">
        <w:rPr>
          <w:rFonts w:ascii="Arial Narrow" w:hAnsi="Arial Narrow"/>
        </w:rPr>
        <w:t>□</w:t>
      </w:r>
      <w:r>
        <w:t xml:space="preserve"> che, al fine di documentare il possesso dei requisiti speciali di capacità tecnico-economica richiesti dall’avviso per l’esecuzione dei lavori, si impegna a partecipare alla successiva procedura di gara</w:t>
      </w:r>
      <w:r>
        <w:rPr>
          <w:rFonts w:ascii="Arial Narrow" w:hAnsi="Arial Narrow"/>
        </w:rPr>
        <w:t xml:space="preserve"> </w:t>
      </w:r>
      <w:r>
        <w:t>in associazione temporanea d’impresa o in avvalimento;</w:t>
      </w:r>
    </w:p>
    <w:p w14:paraId="428B4338" w14:textId="77777777" w:rsidR="00973030" w:rsidRPr="005A0B68" w:rsidRDefault="00973030" w:rsidP="00973030">
      <w:pPr>
        <w:ind w:left="1416" w:right="-1"/>
        <w:jc w:val="both"/>
        <w:rPr>
          <w:i/>
        </w:rPr>
      </w:pPr>
      <w:r>
        <w:t xml:space="preserve"> </w:t>
      </w:r>
    </w:p>
    <w:p w14:paraId="739E96C1" w14:textId="77777777" w:rsidR="00973030" w:rsidRDefault="00973030" w:rsidP="00973030">
      <w:pPr>
        <w:numPr>
          <w:ilvl w:val="0"/>
          <w:numId w:val="1"/>
        </w:numPr>
        <w:ind w:right="-1"/>
        <w:jc w:val="both"/>
      </w:pPr>
      <w:r w:rsidRPr="004B33C8">
        <w:rPr>
          <w:rFonts w:ascii="Arial Narrow" w:hAnsi="Arial Narrow"/>
        </w:rPr>
        <w:t>□</w:t>
      </w:r>
      <w:r>
        <w:t xml:space="preserve"> di essere in possesso dei requisiti speciali di capacità tecnico-economica richiesti per l’esecuzione della fornitura, come indicato nell’avviso;</w:t>
      </w:r>
    </w:p>
    <w:p w14:paraId="7653118D" w14:textId="77777777" w:rsidR="00973030" w:rsidRDefault="00973030" w:rsidP="00973030">
      <w:pPr>
        <w:ind w:left="720" w:right="-1" w:firstLine="696"/>
        <w:jc w:val="both"/>
      </w:pPr>
      <w:r>
        <w:t>ovvero</w:t>
      </w:r>
    </w:p>
    <w:p w14:paraId="71AA17DB" w14:textId="0E3C36AE" w:rsidR="00973030" w:rsidRDefault="00973030" w:rsidP="00973030">
      <w:pPr>
        <w:pStyle w:val="Paragrafoelenco"/>
        <w:ind w:left="993" w:right="-1" w:hanging="284"/>
        <w:jc w:val="both"/>
      </w:pPr>
      <w:r w:rsidRPr="001D2C6F">
        <w:rPr>
          <w:rFonts w:ascii="Arial Narrow" w:hAnsi="Arial Narrow"/>
        </w:rPr>
        <w:t>□</w:t>
      </w:r>
      <w:r>
        <w:t xml:space="preserve"> che, al fine di documentare il possesso dei requisiti speciali di capacità tecnico-economica richiesti dall’avviso per l’esecuzione della fornitura, si impegna a partecipare alla successiva procedura di gara</w:t>
      </w:r>
      <w:r>
        <w:rPr>
          <w:rFonts w:ascii="Arial Narrow" w:hAnsi="Arial Narrow"/>
        </w:rPr>
        <w:t xml:space="preserve"> </w:t>
      </w:r>
      <w:r>
        <w:t>in associazione temporanea d’impresa o in avvalimento;</w:t>
      </w:r>
    </w:p>
    <w:p w14:paraId="370A7120" w14:textId="77777777" w:rsidR="007D5698" w:rsidRDefault="007D5698" w:rsidP="00973030">
      <w:pPr>
        <w:pStyle w:val="Paragrafoelenco"/>
        <w:ind w:left="993" w:right="-1" w:hanging="284"/>
        <w:jc w:val="both"/>
      </w:pPr>
    </w:p>
    <w:p w14:paraId="364F101E" w14:textId="77777777" w:rsidR="00B74E84" w:rsidRDefault="00FA4D32" w:rsidP="00546887">
      <w:pPr>
        <w:numPr>
          <w:ilvl w:val="0"/>
          <w:numId w:val="1"/>
        </w:numPr>
        <w:spacing w:line="360" w:lineRule="auto"/>
        <w:ind w:left="714" w:right="-386" w:hanging="357"/>
        <w:jc w:val="both"/>
      </w:pPr>
      <w:r w:rsidRPr="002F6406">
        <w:t>di essere a conoscenza che l’avviso pubblicato dal Comune di Milano non costituisce invito a partecipare a pro</w:t>
      </w:r>
      <w:r>
        <w:t>cedure di affidamento e non vin</w:t>
      </w:r>
      <w:r w:rsidRPr="002F6406">
        <w:t xml:space="preserve">cola in alcun </w:t>
      </w:r>
      <w:r>
        <w:t xml:space="preserve">modo </w:t>
      </w:r>
      <w:r w:rsidRPr="002F6406">
        <w:t>il Comune di Milano</w:t>
      </w:r>
      <w:r w:rsidR="00B74E84">
        <w:t>;</w:t>
      </w:r>
      <w:r w:rsidR="00AE5A3C" w:rsidRPr="00AE5A3C">
        <w:t xml:space="preserve">  </w:t>
      </w:r>
    </w:p>
    <w:p w14:paraId="45A1BB0E" w14:textId="3CEDE65C" w:rsidR="000270CE" w:rsidRDefault="00F93701" w:rsidP="007D5698">
      <w:pPr>
        <w:numPr>
          <w:ilvl w:val="0"/>
          <w:numId w:val="1"/>
        </w:numPr>
        <w:spacing w:line="360" w:lineRule="auto"/>
        <w:ind w:right="-386"/>
        <w:jc w:val="both"/>
      </w:pPr>
      <w:r>
        <w:t xml:space="preserve">attesta </w:t>
      </w:r>
      <w:r w:rsidR="00B31F9B" w:rsidRPr="00901FFD">
        <w:t xml:space="preserve">di essere informato, ai sensi e per gli effetti dell’articolo 13 del Regolamento UE n. 2016/679 sulla protezione dei dati personali, che i dati personali raccolti saranno trattati, anche con strumenti informatici, esclusivamente nell’ambito della presente </w:t>
      </w:r>
      <w:r w:rsidR="00B31F9B">
        <w:t>procedura</w:t>
      </w:r>
      <w:r w:rsidR="00B31F9B" w:rsidRPr="00901FFD">
        <w:t>, nonché dell’esistenza dei diritti di cui all’articolo da 15 a 22 del medesimo Regolamento.</w:t>
      </w:r>
    </w:p>
    <w:p w14:paraId="0DAB1E62" w14:textId="77777777" w:rsidR="007D5698" w:rsidRPr="007D5698" w:rsidRDefault="007D5698" w:rsidP="00E468FB">
      <w:pPr>
        <w:spacing w:line="360" w:lineRule="auto"/>
        <w:ind w:left="720" w:right="-386"/>
        <w:jc w:val="both"/>
      </w:pPr>
    </w:p>
    <w:p w14:paraId="6891ED9D" w14:textId="77777777" w:rsidR="000270CE" w:rsidRDefault="000270CE" w:rsidP="000270CE">
      <w:pPr>
        <w:pStyle w:val="Rientrocorpodeltesto3"/>
        <w:ind w:left="0" w:right="-387"/>
      </w:pPr>
      <w:r>
        <w:t>Allego congiuntamente alla presente fotocopia non autenticata del mio documento di identità.</w:t>
      </w:r>
    </w:p>
    <w:p w14:paraId="41557E98" w14:textId="77777777" w:rsidR="000270CE" w:rsidRDefault="000270CE" w:rsidP="000270CE">
      <w:pPr>
        <w:spacing w:line="480" w:lineRule="auto"/>
        <w:ind w:right="-387"/>
        <w:jc w:val="both"/>
        <w:rPr>
          <w:u w:val="single"/>
        </w:rPr>
      </w:pPr>
      <w:r>
        <w:t xml:space="preserve">Data </w:t>
      </w:r>
      <w:r>
        <w:rPr>
          <w:u w:val="single"/>
        </w:rPr>
        <w:t>………</w:t>
      </w:r>
      <w:proofErr w:type="gramStart"/>
      <w:r>
        <w:rPr>
          <w:u w:val="single"/>
        </w:rPr>
        <w:t>…….</w:t>
      </w:r>
      <w:proofErr w:type="gramEnd"/>
      <w:r>
        <w:rPr>
          <w:u w:val="single"/>
        </w:rPr>
        <w:t>.</w:t>
      </w:r>
    </w:p>
    <w:p w14:paraId="2E5FACDD" w14:textId="77777777" w:rsidR="000270CE" w:rsidRDefault="000270CE" w:rsidP="000270CE">
      <w:pPr>
        <w:spacing w:line="480" w:lineRule="auto"/>
        <w:ind w:left="720" w:right="-387"/>
        <w:jc w:val="center"/>
      </w:pPr>
      <w:r>
        <w:t>Il Legale Rappresentante</w:t>
      </w:r>
    </w:p>
    <w:p w14:paraId="277759C0" w14:textId="77777777" w:rsidR="000270CE" w:rsidRDefault="000270CE" w:rsidP="000270CE">
      <w:pPr>
        <w:spacing w:line="480" w:lineRule="auto"/>
        <w:ind w:left="720" w:right="-387"/>
        <w:jc w:val="center"/>
        <w:rPr>
          <w:u w:val="single"/>
        </w:rPr>
      </w:pPr>
      <w:r>
        <w:rPr>
          <w:u w:val="single"/>
        </w:rPr>
        <w:t>………………………….</w:t>
      </w:r>
    </w:p>
    <w:sectPr w:rsidR="000270CE" w:rsidSect="00942CE1">
      <w:footerReference w:type="even" r:id="rId8"/>
      <w:footerReference w:type="default" r:id="rId9"/>
      <w:type w:val="continuous"/>
      <w:pgSz w:w="11907" w:h="16840" w:code="9"/>
      <w:pgMar w:top="1389" w:right="1134" w:bottom="109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091C4" w14:textId="77777777" w:rsidR="00471D4B" w:rsidRDefault="00471D4B">
      <w:r>
        <w:separator/>
      </w:r>
    </w:p>
  </w:endnote>
  <w:endnote w:type="continuationSeparator" w:id="0">
    <w:p w14:paraId="0D29C99C" w14:textId="77777777" w:rsidR="00471D4B" w:rsidRDefault="00471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F4DD0" w14:textId="77777777" w:rsidR="000C32AA" w:rsidRDefault="000C32AA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0CD919C1" w14:textId="77777777" w:rsidR="000C32AA" w:rsidRDefault="000C32A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450D7" w14:textId="77777777" w:rsidR="000C32AA" w:rsidRDefault="000C32AA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88180A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53DE05C5" w14:textId="77777777" w:rsidR="000C32AA" w:rsidRDefault="000C32A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5E110" w14:textId="77777777" w:rsidR="00471D4B" w:rsidRDefault="00471D4B">
      <w:r>
        <w:separator/>
      </w:r>
    </w:p>
  </w:footnote>
  <w:footnote w:type="continuationSeparator" w:id="0">
    <w:p w14:paraId="33820F94" w14:textId="77777777" w:rsidR="00471D4B" w:rsidRDefault="00471D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D4A5B"/>
    <w:multiLevelType w:val="hybridMultilevel"/>
    <w:tmpl w:val="8E64004A"/>
    <w:lvl w:ilvl="0" w:tplc="AC12B0DE">
      <w:start w:val="1"/>
      <w:numFmt w:val="decimal"/>
      <w:lvlText w:val="%1)"/>
      <w:lvlJc w:val="left"/>
      <w:pPr>
        <w:tabs>
          <w:tab w:val="num" w:pos="-207"/>
        </w:tabs>
        <w:ind w:left="-20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5C407D"/>
    <w:multiLevelType w:val="multilevel"/>
    <w:tmpl w:val="E76A6274"/>
    <w:lvl w:ilvl="0">
      <w:start w:val="1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50629E"/>
    <w:multiLevelType w:val="hybridMultilevel"/>
    <w:tmpl w:val="4AFC1A1E"/>
    <w:lvl w:ilvl="0" w:tplc="4358E4AC">
      <w:start w:val="7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268EF"/>
    <w:multiLevelType w:val="hybridMultilevel"/>
    <w:tmpl w:val="3CD29270"/>
    <w:lvl w:ilvl="0" w:tplc="97AAEB76">
      <w:start w:val="1"/>
      <w:numFmt w:val="lowerLetter"/>
      <w:lvlText w:val="%1)"/>
      <w:lvlJc w:val="left"/>
      <w:pPr>
        <w:tabs>
          <w:tab w:val="num" w:pos="5304"/>
        </w:tabs>
        <w:ind w:left="5304" w:hanging="360"/>
      </w:pPr>
      <w:rPr>
        <w:rFonts w:ascii="Times New Roman" w:hAnsi="Times New Roman" w:hint="default"/>
        <w:b w:val="0"/>
        <w:i w:val="0"/>
        <w:color w:val="000000"/>
      </w:rPr>
    </w:lvl>
    <w:lvl w:ilvl="1" w:tplc="2A30E9CC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color w:val="000000"/>
      </w:rPr>
    </w:lvl>
    <w:lvl w:ilvl="2" w:tplc="426CB12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color w:val="000000"/>
      </w:rPr>
    </w:lvl>
    <w:lvl w:ilvl="3" w:tplc="F5D4673E">
      <w:start w:val="4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b w:val="0"/>
        <w:i w:val="0"/>
        <w:color w:val="000000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892827"/>
    <w:multiLevelType w:val="hybridMultilevel"/>
    <w:tmpl w:val="55E0F630"/>
    <w:lvl w:ilvl="0" w:tplc="6C4ADC0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A1C4F1E"/>
    <w:multiLevelType w:val="hybridMultilevel"/>
    <w:tmpl w:val="D7DEED7E"/>
    <w:lvl w:ilvl="0" w:tplc="5F96570E">
      <w:start w:val="1"/>
      <w:numFmt w:val="lowerLetter"/>
      <w:lvlText w:val="%1)"/>
      <w:lvlJc w:val="left"/>
      <w:pPr>
        <w:tabs>
          <w:tab w:val="num" w:pos="-363"/>
        </w:tabs>
        <w:ind w:left="72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AF656B"/>
    <w:multiLevelType w:val="hybridMultilevel"/>
    <w:tmpl w:val="10F6FCE6"/>
    <w:lvl w:ilvl="0" w:tplc="F8D244A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B15535"/>
    <w:multiLevelType w:val="hybridMultilevel"/>
    <w:tmpl w:val="21586EF2"/>
    <w:lvl w:ilvl="0" w:tplc="D98202F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0A731B"/>
    <w:multiLevelType w:val="multilevel"/>
    <w:tmpl w:val="DE1A09D2"/>
    <w:lvl w:ilvl="0">
      <w:start w:val="6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2D4803"/>
    <w:multiLevelType w:val="hybridMultilevel"/>
    <w:tmpl w:val="A3685B82"/>
    <w:lvl w:ilvl="0" w:tplc="B23C5480">
      <w:start w:val="1"/>
      <w:numFmt w:val="lowerLetter"/>
      <w:lvlText w:val="%1)"/>
      <w:lvlJc w:val="left"/>
      <w:pPr>
        <w:tabs>
          <w:tab w:val="num" w:pos="-363"/>
        </w:tabs>
        <w:ind w:left="72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4F5C57"/>
    <w:multiLevelType w:val="hybridMultilevel"/>
    <w:tmpl w:val="77F455DA"/>
    <w:lvl w:ilvl="0" w:tplc="FFC6DA4C">
      <w:start w:val="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92649"/>
    <w:multiLevelType w:val="hybridMultilevel"/>
    <w:tmpl w:val="3DE62908"/>
    <w:lvl w:ilvl="0" w:tplc="FFFFFFFF">
      <w:start w:val="2"/>
      <w:numFmt w:val="decimal"/>
      <w:lvlText w:val="%1)"/>
      <w:lvlJc w:val="left"/>
      <w:pPr>
        <w:tabs>
          <w:tab w:val="num" w:pos="-96"/>
        </w:tabs>
        <w:ind w:left="-96" w:hanging="360"/>
      </w:pPr>
      <w:rPr>
        <w:rFonts w:hint="default"/>
        <w:b w:val="0"/>
        <w:i w:val="0"/>
        <w:color w:val="000000"/>
      </w:rPr>
    </w:lvl>
    <w:lvl w:ilvl="1" w:tplc="0CC2D076">
      <w:start w:val="1"/>
      <w:numFmt w:val="decimal"/>
      <w:lvlText w:val="%2)"/>
      <w:lvlJc w:val="left"/>
      <w:pPr>
        <w:tabs>
          <w:tab w:val="num" w:pos="984"/>
        </w:tabs>
        <w:ind w:left="984" w:hanging="360"/>
      </w:pPr>
      <w:rPr>
        <w:rFonts w:ascii="Times New Roman" w:hAnsi="Times New Roman" w:hint="default"/>
      </w:rPr>
    </w:lvl>
    <w:lvl w:ilvl="2" w:tplc="D2BE4742">
      <w:start w:val="1"/>
      <w:numFmt w:val="lowerLetter"/>
      <w:lvlText w:val="%3)"/>
      <w:lvlJc w:val="left"/>
      <w:pPr>
        <w:tabs>
          <w:tab w:val="num" w:pos="1884"/>
        </w:tabs>
        <w:ind w:left="1884" w:hanging="360"/>
      </w:pPr>
      <w:rPr>
        <w:rFonts w:hint="default"/>
        <w:b w:val="0"/>
        <w:i w:val="0"/>
      </w:rPr>
    </w:lvl>
    <w:lvl w:ilvl="3" w:tplc="3796EBF4">
      <w:start w:val="4"/>
      <w:numFmt w:val="decimal"/>
      <w:lvlText w:val="%4)"/>
      <w:lvlJc w:val="left"/>
      <w:pPr>
        <w:tabs>
          <w:tab w:val="num" w:pos="2424"/>
        </w:tabs>
        <w:ind w:left="2424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4" w:tplc="DA86E844">
      <w:start w:val="1"/>
      <w:numFmt w:val="lowerLetter"/>
      <w:lvlText w:val="%5)"/>
      <w:lvlJc w:val="left"/>
      <w:pPr>
        <w:tabs>
          <w:tab w:val="num" w:pos="3144"/>
        </w:tabs>
        <w:ind w:left="3144" w:hanging="360"/>
      </w:pPr>
      <w:rPr>
        <w:rFonts w:ascii="Times New Roman" w:hAnsi="Times New Roman" w:hint="default"/>
        <w:b w:val="0"/>
        <w:i w:val="0"/>
        <w:color w:val="000000"/>
      </w:rPr>
    </w:lvl>
    <w:lvl w:ilvl="5" w:tplc="E360902A">
      <w:start w:val="4"/>
      <w:numFmt w:val="decimal"/>
      <w:lvlText w:val="%6)"/>
      <w:lvlJc w:val="left"/>
      <w:pPr>
        <w:tabs>
          <w:tab w:val="num" w:pos="4044"/>
        </w:tabs>
        <w:ind w:left="4044" w:hanging="360"/>
      </w:pPr>
      <w:rPr>
        <w:rFonts w:ascii="Times New Roman" w:hAnsi="Times New Roman" w:hint="default"/>
        <w:b w:val="0"/>
        <w:i w:val="0"/>
        <w:color w:val="000000"/>
      </w:rPr>
    </w:lvl>
    <w:lvl w:ilvl="6" w:tplc="704C946A">
      <w:start w:val="1"/>
      <w:numFmt w:val="decimal"/>
      <w:lvlText w:val="%7)"/>
      <w:lvlJc w:val="left"/>
      <w:pPr>
        <w:tabs>
          <w:tab w:val="num" w:pos="4584"/>
        </w:tabs>
        <w:ind w:left="4584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7" w:tplc="97AAEB76">
      <w:start w:val="1"/>
      <w:numFmt w:val="lowerLetter"/>
      <w:lvlText w:val="%8)"/>
      <w:lvlJc w:val="left"/>
      <w:pPr>
        <w:tabs>
          <w:tab w:val="num" w:pos="5304"/>
        </w:tabs>
        <w:ind w:left="5304" w:hanging="360"/>
      </w:pPr>
      <w:rPr>
        <w:rFonts w:ascii="Times New Roman" w:hAnsi="Times New Roman" w:hint="default"/>
        <w:b w:val="0"/>
        <w:i w:val="0"/>
        <w:color w:val="000000"/>
      </w:rPr>
    </w:lvl>
    <w:lvl w:ilvl="8" w:tplc="083AD852">
      <w:start w:val="2"/>
      <w:numFmt w:val="decimal"/>
      <w:lvlText w:val="%9)"/>
      <w:lvlJc w:val="left"/>
      <w:pPr>
        <w:tabs>
          <w:tab w:val="num" w:pos="4584"/>
        </w:tabs>
        <w:ind w:left="4584" w:hanging="360"/>
      </w:pPr>
      <w:rPr>
        <w:rFonts w:ascii="Times New Roman" w:hAnsi="Times New Roman" w:cs="Times New Roman" w:hint="default"/>
        <w:b w:val="0"/>
        <w:i w:val="0"/>
        <w:color w:val="auto"/>
      </w:rPr>
    </w:lvl>
  </w:abstractNum>
  <w:abstractNum w:abstractNumId="12" w15:restartNumberingAfterBreak="0">
    <w:nsid w:val="310543DC"/>
    <w:multiLevelType w:val="hybridMultilevel"/>
    <w:tmpl w:val="2298AC8E"/>
    <w:lvl w:ilvl="0" w:tplc="3F1EC1C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5595F6C"/>
    <w:multiLevelType w:val="hybridMultilevel"/>
    <w:tmpl w:val="FC82B4E6"/>
    <w:lvl w:ilvl="0" w:tplc="5F96570E">
      <w:start w:val="1"/>
      <w:numFmt w:val="lowerLetter"/>
      <w:lvlText w:val="%1)"/>
      <w:lvlJc w:val="left"/>
      <w:pPr>
        <w:tabs>
          <w:tab w:val="num" w:pos="-723"/>
        </w:tabs>
        <w:ind w:left="36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F141D18"/>
    <w:multiLevelType w:val="hybridMultilevel"/>
    <w:tmpl w:val="BBCACF72"/>
    <w:lvl w:ilvl="0" w:tplc="D98202F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842C0326">
      <w:start w:val="1"/>
      <w:numFmt w:val="lowerLetter"/>
      <w:lvlText w:val="%2)"/>
      <w:lvlJc w:val="left"/>
      <w:pPr>
        <w:tabs>
          <w:tab w:val="num" w:pos="357"/>
        </w:tabs>
        <w:ind w:left="1440" w:hanging="360"/>
      </w:pPr>
      <w:rPr>
        <w:rFonts w:hint="default"/>
        <w:b w:val="0"/>
        <w:i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7B2CF5"/>
    <w:multiLevelType w:val="hybridMultilevel"/>
    <w:tmpl w:val="DE1A09D2"/>
    <w:lvl w:ilvl="0" w:tplc="1A52033C">
      <w:start w:val="6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AE1F2A"/>
    <w:multiLevelType w:val="multilevel"/>
    <w:tmpl w:val="77F455DA"/>
    <w:lvl w:ilvl="0">
      <w:start w:val="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21001B"/>
    <w:multiLevelType w:val="hybridMultilevel"/>
    <w:tmpl w:val="7736C71C"/>
    <w:lvl w:ilvl="0" w:tplc="18F01754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ascii="Times New Roman" w:hAnsi="Times New Roman" w:hint="default"/>
        <w:b w:val="0"/>
        <w:strike w:val="0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4D79A2"/>
    <w:multiLevelType w:val="hybridMultilevel"/>
    <w:tmpl w:val="128E39C6"/>
    <w:lvl w:ilvl="0" w:tplc="D98202F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AE84949"/>
    <w:multiLevelType w:val="hybridMultilevel"/>
    <w:tmpl w:val="7B0885FE"/>
    <w:lvl w:ilvl="0" w:tplc="842C0326">
      <w:start w:val="1"/>
      <w:numFmt w:val="lowerLetter"/>
      <w:lvlText w:val="%1)"/>
      <w:lvlJc w:val="left"/>
      <w:pPr>
        <w:tabs>
          <w:tab w:val="num" w:pos="-363"/>
        </w:tabs>
        <w:ind w:left="72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0" w15:restartNumberingAfterBreak="0">
    <w:nsid w:val="5CAE3D73"/>
    <w:multiLevelType w:val="hybridMultilevel"/>
    <w:tmpl w:val="543C07B2"/>
    <w:lvl w:ilvl="0" w:tplc="F01CF0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4C65FA"/>
    <w:multiLevelType w:val="hybridMultilevel"/>
    <w:tmpl w:val="1D78F888"/>
    <w:lvl w:ilvl="0" w:tplc="F01CF0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4A6926"/>
    <w:multiLevelType w:val="hybridMultilevel"/>
    <w:tmpl w:val="510C8E0E"/>
    <w:lvl w:ilvl="0" w:tplc="5F96570E">
      <w:start w:val="1"/>
      <w:numFmt w:val="lowerLetter"/>
      <w:lvlText w:val="%1)"/>
      <w:lvlJc w:val="left"/>
      <w:pPr>
        <w:tabs>
          <w:tab w:val="num" w:pos="-723"/>
        </w:tabs>
        <w:ind w:left="36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64D74975"/>
    <w:multiLevelType w:val="hybridMultilevel"/>
    <w:tmpl w:val="859C1530"/>
    <w:lvl w:ilvl="0" w:tplc="22E6409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818210F"/>
    <w:multiLevelType w:val="multilevel"/>
    <w:tmpl w:val="746A94A4"/>
    <w:lvl w:ilvl="0">
      <w:start w:val="10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A977079"/>
    <w:multiLevelType w:val="hybridMultilevel"/>
    <w:tmpl w:val="0B341426"/>
    <w:lvl w:ilvl="0" w:tplc="290C20BC">
      <w:start w:val="1"/>
      <w:numFmt w:val="decimal"/>
      <w:lvlText w:val="%1)"/>
      <w:lvlJc w:val="left"/>
      <w:pPr>
        <w:tabs>
          <w:tab w:val="num" w:pos="984"/>
        </w:tabs>
        <w:ind w:left="984" w:hanging="360"/>
      </w:pPr>
      <w:rPr>
        <w:rFonts w:ascii="Times New Roman" w:hAnsi="Times New Roman" w:hint="default"/>
      </w:rPr>
    </w:lvl>
    <w:lvl w:ilvl="1" w:tplc="D2BE47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A992F72"/>
    <w:multiLevelType w:val="hybridMultilevel"/>
    <w:tmpl w:val="DD28CBBE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BE86845"/>
    <w:multiLevelType w:val="hybridMultilevel"/>
    <w:tmpl w:val="E76A6274"/>
    <w:lvl w:ilvl="0" w:tplc="96DE6EA2">
      <w:start w:val="1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0B3612"/>
    <w:multiLevelType w:val="hybridMultilevel"/>
    <w:tmpl w:val="6F546288"/>
    <w:lvl w:ilvl="0" w:tplc="A1884F9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DCB1863"/>
    <w:multiLevelType w:val="hybridMultilevel"/>
    <w:tmpl w:val="746A94A4"/>
    <w:lvl w:ilvl="0" w:tplc="4A1A1FD8">
      <w:start w:val="10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48004968">
    <w:abstractNumId w:val="26"/>
  </w:num>
  <w:num w:numId="2" w16cid:durableId="650789817">
    <w:abstractNumId w:val="12"/>
  </w:num>
  <w:num w:numId="3" w16cid:durableId="1666202493">
    <w:abstractNumId w:val="21"/>
  </w:num>
  <w:num w:numId="4" w16cid:durableId="263149475">
    <w:abstractNumId w:val="0"/>
  </w:num>
  <w:num w:numId="5" w16cid:durableId="909659740">
    <w:abstractNumId w:val="23"/>
  </w:num>
  <w:num w:numId="6" w16cid:durableId="738869210">
    <w:abstractNumId w:val="14"/>
  </w:num>
  <w:num w:numId="7" w16cid:durableId="600991175">
    <w:abstractNumId w:val="19"/>
  </w:num>
  <w:num w:numId="8" w16cid:durableId="1483888280">
    <w:abstractNumId w:val="9"/>
  </w:num>
  <w:num w:numId="9" w16cid:durableId="2106917299">
    <w:abstractNumId w:val="7"/>
  </w:num>
  <w:num w:numId="10" w16cid:durableId="124088594">
    <w:abstractNumId w:val="22"/>
  </w:num>
  <w:num w:numId="11" w16cid:durableId="1333534918">
    <w:abstractNumId w:val="18"/>
  </w:num>
  <w:num w:numId="12" w16cid:durableId="2004972028">
    <w:abstractNumId w:val="13"/>
  </w:num>
  <w:num w:numId="13" w16cid:durableId="1858349426">
    <w:abstractNumId w:val="5"/>
  </w:num>
  <w:num w:numId="14" w16cid:durableId="1674650535">
    <w:abstractNumId w:val="11"/>
  </w:num>
  <w:num w:numId="15" w16cid:durableId="640889358">
    <w:abstractNumId w:val="29"/>
  </w:num>
  <w:num w:numId="16" w16cid:durableId="1812405242">
    <w:abstractNumId w:val="24"/>
  </w:num>
  <w:num w:numId="17" w16cid:durableId="1366105007">
    <w:abstractNumId w:val="27"/>
  </w:num>
  <w:num w:numId="18" w16cid:durableId="2085493649">
    <w:abstractNumId w:val="1"/>
  </w:num>
  <w:num w:numId="19" w16cid:durableId="1990475113">
    <w:abstractNumId w:val="10"/>
  </w:num>
  <w:num w:numId="20" w16cid:durableId="1045638267">
    <w:abstractNumId w:val="16"/>
  </w:num>
  <w:num w:numId="21" w16cid:durableId="1023093220">
    <w:abstractNumId w:val="15"/>
  </w:num>
  <w:num w:numId="22" w16cid:durableId="1833371530">
    <w:abstractNumId w:val="3"/>
  </w:num>
  <w:num w:numId="23" w16cid:durableId="1994333944">
    <w:abstractNumId w:val="8"/>
  </w:num>
  <w:num w:numId="24" w16cid:durableId="131600324">
    <w:abstractNumId w:val="2"/>
  </w:num>
  <w:num w:numId="25" w16cid:durableId="1943605053">
    <w:abstractNumId w:val="20"/>
  </w:num>
  <w:num w:numId="26" w16cid:durableId="1360009587">
    <w:abstractNumId w:val="4"/>
  </w:num>
  <w:num w:numId="27" w16cid:durableId="1614165084">
    <w:abstractNumId w:val="25"/>
  </w:num>
  <w:num w:numId="28" w16cid:durableId="1193030705">
    <w:abstractNumId w:val="17"/>
  </w:num>
  <w:num w:numId="29" w16cid:durableId="193537657">
    <w:abstractNumId w:val="6"/>
  </w:num>
  <w:num w:numId="30" w16cid:durableId="59579528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2C6F"/>
    <w:rsid w:val="000067F1"/>
    <w:rsid w:val="000270CE"/>
    <w:rsid w:val="0003278A"/>
    <w:rsid w:val="00042925"/>
    <w:rsid w:val="00045CB0"/>
    <w:rsid w:val="00055409"/>
    <w:rsid w:val="00064BC2"/>
    <w:rsid w:val="00087BFB"/>
    <w:rsid w:val="000A70BA"/>
    <w:rsid w:val="000B78A3"/>
    <w:rsid w:val="000C1458"/>
    <w:rsid w:val="000C32AA"/>
    <w:rsid w:val="000C3F34"/>
    <w:rsid w:val="000C5597"/>
    <w:rsid w:val="000E190A"/>
    <w:rsid w:val="000F050D"/>
    <w:rsid w:val="00116B98"/>
    <w:rsid w:val="00130F46"/>
    <w:rsid w:val="00150319"/>
    <w:rsid w:val="00153A0C"/>
    <w:rsid w:val="00160610"/>
    <w:rsid w:val="00160D78"/>
    <w:rsid w:val="001A2380"/>
    <w:rsid w:val="001A2DBE"/>
    <w:rsid w:val="001D2C6F"/>
    <w:rsid w:val="001D3243"/>
    <w:rsid w:val="001E60CC"/>
    <w:rsid w:val="001F5D6D"/>
    <w:rsid w:val="00220A78"/>
    <w:rsid w:val="00232462"/>
    <w:rsid w:val="002405CD"/>
    <w:rsid w:val="0027186E"/>
    <w:rsid w:val="00284BD0"/>
    <w:rsid w:val="0029484E"/>
    <w:rsid w:val="00297484"/>
    <w:rsid w:val="002B0523"/>
    <w:rsid w:val="002B598E"/>
    <w:rsid w:val="002D07A8"/>
    <w:rsid w:val="002D3F66"/>
    <w:rsid w:val="002D781C"/>
    <w:rsid w:val="002E58C9"/>
    <w:rsid w:val="002F0131"/>
    <w:rsid w:val="002F3A65"/>
    <w:rsid w:val="0030457F"/>
    <w:rsid w:val="003376D5"/>
    <w:rsid w:val="00342C6A"/>
    <w:rsid w:val="003453B4"/>
    <w:rsid w:val="003750BB"/>
    <w:rsid w:val="00377607"/>
    <w:rsid w:val="00384F7D"/>
    <w:rsid w:val="00387D94"/>
    <w:rsid w:val="003904FD"/>
    <w:rsid w:val="00390F8C"/>
    <w:rsid w:val="00393BE5"/>
    <w:rsid w:val="003F0EAA"/>
    <w:rsid w:val="003F1AAE"/>
    <w:rsid w:val="00415ADD"/>
    <w:rsid w:val="00424812"/>
    <w:rsid w:val="00435E06"/>
    <w:rsid w:val="0044058E"/>
    <w:rsid w:val="00471D4B"/>
    <w:rsid w:val="0047260E"/>
    <w:rsid w:val="00485243"/>
    <w:rsid w:val="0048690D"/>
    <w:rsid w:val="00486F06"/>
    <w:rsid w:val="00496BB9"/>
    <w:rsid w:val="004A7C2B"/>
    <w:rsid w:val="004C240C"/>
    <w:rsid w:val="004C3B7B"/>
    <w:rsid w:val="004D3F7C"/>
    <w:rsid w:val="004D4986"/>
    <w:rsid w:val="00510650"/>
    <w:rsid w:val="005241F5"/>
    <w:rsid w:val="00553778"/>
    <w:rsid w:val="00592CEA"/>
    <w:rsid w:val="005A614C"/>
    <w:rsid w:val="005D6A6F"/>
    <w:rsid w:val="00603021"/>
    <w:rsid w:val="00606BD3"/>
    <w:rsid w:val="00617E58"/>
    <w:rsid w:val="0062025B"/>
    <w:rsid w:val="00624129"/>
    <w:rsid w:val="0062638E"/>
    <w:rsid w:val="00627AB3"/>
    <w:rsid w:val="00636F4B"/>
    <w:rsid w:val="00645860"/>
    <w:rsid w:val="00650862"/>
    <w:rsid w:val="0066361A"/>
    <w:rsid w:val="006907F1"/>
    <w:rsid w:val="006A71D6"/>
    <w:rsid w:val="006C69C6"/>
    <w:rsid w:val="006E069E"/>
    <w:rsid w:val="006F32CB"/>
    <w:rsid w:val="00704AD1"/>
    <w:rsid w:val="00722126"/>
    <w:rsid w:val="00724726"/>
    <w:rsid w:val="00731868"/>
    <w:rsid w:val="007373A4"/>
    <w:rsid w:val="007554B5"/>
    <w:rsid w:val="00792E47"/>
    <w:rsid w:val="007B1362"/>
    <w:rsid w:val="007B450C"/>
    <w:rsid w:val="007C66ED"/>
    <w:rsid w:val="007D5698"/>
    <w:rsid w:val="007F2DC0"/>
    <w:rsid w:val="00812D14"/>
    <w:rsid w:val="008235F8"/>
    <w:rsid w:val="00825F66"/>
    <w:rsid w:val="00846802"/>
    <w:rsid w:val="00847A29"/>
    <w:rsid w:val="008575FE"/>
    <w:rsid w:val="008779AE"/>
    <w:rsid w:val="00880226"/>
    <w:rsid w:val="0088180A"/>
    <w:rsid w:val="008858E9"/>
    <w:rsid w:val="008A6069"/>
    <w:rsid w:val="008B21CF"/>
    <w:rsid w:val="008B65F9"/>
    <w:rsid w:val="008C39EA"/>
    <w:rsid w:val="008C5E0E"/>
    <w:rsid w:val="008D500F"/>
    <w:rsid w:val="008D5329"/>
    <w:rsid w:val="008E7F25"/>
    <w:rsid w:val="008F2E7B"/>
    <w:rsid w:val="008F4B9B"/>
    <w:rsid w:val="008F7FA3"/>
    <w:rsid w:val="009049EC"/>
    <w:rsid w:val="00905597"/>
    <w:rsid w:val="009127D7"/>
    <w:rsid w:val="00924884"/>
    <w:rsid w:val="0093196B"/>
    <w:rsid w:val="00933F55"/>
    <w:rsid w:val="00942CE1"/>
    <w:rsid w:val="009441D5"/>
    <w:rsid w:val="009626C3"/>
    <w:rsid w:val="00973030"/>
    <w:rsid w:val="00992333"/>
    <w:rsid w:val="009966BF"/>
    <w:rsid w:val="009E2012"/>
    <w:rsid w:val="009E2876"/>
    <w:rsid w:val="009E3AAE"/>
    <w:rsid w:val="00A06A81"/>
    <w:rsid w:val="00A07631"/>
    <w:rsid w:val="00A50915"/>
    <w:rsid w:val="00A54525"/>
    <w:rsid w:val="00A641E7"/>
    <w:rsid w:val="00A72BCE"/>
    <w:rsid w:val="00AB0215"/>
    <w:rsid w:val="00AB51C6"/>
    <w:rsid w:val="00AC165A"/>
    <w:rsid w:val="00AC64C9"/>
    <w:rsid w:val="00AC7428"/>
    <w:rsid w:val="00AD11D8"/>
    <w:rsid w:val="00AD1EB1"/>
    <w:rsid w:val="00AD597D"/>
    <w:rsid w:val="00AE13CC"/>
    <w:rsid w:val="00AE5A3C"/>
    <w:rsid w:val="00B07DC3"/>
    <w:rsid w:val="00B31A93"/>
    <w:rsid w:val="00B31F9B"/>
    <w:rsid w:val="00B374A6"/>
    <w:rsid w:val="00B53905"/>
    <w:rsid w:val="00B55590"/>
    <w:rsid w:val="00B74E84"/>
    <w:rsid w:val="00B77E95"/>
    <w:rsid w:val="00B81C4D"/>
    <w:rsid w:val="00B86228"/>
    <w:rsid w:val="00B92569"/>
    <w:rsid w:val="00B94AF4"/>
    <w:rsid w:val="00BA4895"/>
    <w:rsid w:val="00BB56D2"/>
    <w:rsid w:val="00BB7DE3"/>
    <w:rsid w:val="00BD05D2"/>
    <w:rsid w:val="00BD2127"/>
    <w:rsid w:val="00BE029B"/>
    <w:rsid w:val="00C06CB3"/>
    <w:rsid w:val="00C14AD6"/>
    <w:rsid w:val="00C17DF4"/>
    <w:rsid w:val="00C25ADB"/>
    <w:rsid w:val="00C26300"/>
    <w:rsid w:val="00C309EE"/>
    <w:rsid w:val="00C4348B"/>
    <w:rsid w:val="00C51FDE"/>
    <w:rsid w:val="00C52EBD"/>
    <w:rsid w:val="00C53B1E"/>
    <w:rsid w:val="00C72AC1"/>
    <w:rsid w:val="00C749DF"/>
    <w:rsid w:val="00C80C9E"/>
    <w:rsid w:val="00C9622B"/>
    <w:rsid w:val="00CA7B3C"/>
    <w:rsid w:val="00CB1A5B"/>
    <w:rsid w:val="00CB296D"/>
    <w:rsid w:val="00CC1BA7"/>
    <w:rsid w:val="00CF6F49"/>
    <w:rsid w:val="00D07673"/>
    <w:rsid w:val="00D1146E"/>
    <w:rsid w:val="00D16789"/>
    <w:rsid w:val="00D22172"/>
    <w:rsid w:val="00D23D7C"/>
    <w:rsid w:val="00D465BC"/>
    <w:rsid w:val="00D534A9"/>
    <w:rsid w:val="00D57D1F"/>
    <w:rsid w:val="00D756A1"/>
    <w:rsid w:val="00D772C6"/>
    <w:rsid w:val="00D852BC"/>
    <w:rsid w:val="00DA0B58"/>
    <w:rsid w:val="00DA7A22"/>
    <w:rsid w:val="00DB4350"/>
    <w:rsid w:val="00DB5E24"/>
    <w:rsid w:val="00DC127A"/>
    <w:rsid w:val="00DD4839"/>
    <w:rsid w:val="00DD5CC4"/>
    <w:rsid w:val="00DE1983"/>
    <w:rsid w:val="00DE46D6"/>
    <w:rsid w:val="00E02059"/>
    <w:rsid w:val="00E03E4D"/>
    <w:rsid w:val="00E159DB"/>
    <w:rsid w:val="00E36EF6"/>
    <w:rsid w:val="00E468FB"/>
    <w:rsid w:val="00E52A55"/>
    <w:rsid w:val="00E56674"/>
    <w:rsid w:val="00E62316"/>
    <w:rsid w:val="00E63B84"/>
    <w:rsid w:val="00E7022A"/>
    <w:rsid w:val="00E90092"/>
    <w:rsid w:val="00EB50D6"/>
    <w:rsid w:val="00EC4D9E"/>
    <w:rsid w:val="00EC6A1E"/>
    <w:rsid w:val="00EF308C"/>
    <w:rsid w:val="00F5096C"/>
    <w:rsid w:val="00F51A0D"/>
    <w:rsid w:val="00F54678"/>
    <w:rsid w:val="00F93701"/>
    <w:rsid w:val="00FA4D32"/>
    <w:rsid w:val="00FA58AD"/>
    <w:rsid w:val="00FB1682"/>
    <w:rsid w:val="00FB3782"/>
    <w:rsid w:val="00FB6B1D"/>
    <w:rsid w:val="00FC4567"/>
    <w:rsid w:val="00FD2B93"/>
    <w:rsid w:val="00FD3DFD"/>
    <w:rsid w:val="00FE0396"/>
    <w:rsid w:val="00FE0788"/>
    <w:rsid w:val="00FE2134"/>
    <w:rsid w:val="00FF4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F6213F"/>
  <w15:docId w15:val="{5FE7D460-88ED-4BFC-9D7F-86939A76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4AD1"/>
    <w:rPr>
      <w:sz w:val="24"/>
      <w:szCs w:val="24"/>
    </w:rPr>
  </w:style>
  <w:style w:type="paragraph" w:styleId="Titolo1">
    <w:name w:val="heading 1"/>
    <w:basedOn w:val="Normale"/>
    <w:next w:val="Normale"/>
    <w:qFormat/>
    <w:rsid w:val="00704AD1"/>
    <w:pPr>
      <w:keepNext/>
      <w:widowControl w:val="0"/>
      <w:spacing w:line="364" w:lineRule="exact"/>
      <w:jc w:val="both"/>
      <w:outlineLvl w:val="0"/>
    </w:pPr>
    <w:rPr>
      <w:b/>
      <w:sz w:val="28"/>
      <w:szCs w:val="20"/>
    </w:rPr>
  </w:style>
  <w:style w:type="paragraph" w:styleId="Titolo3">
    <w:name w:val="heading 3"/>
    <w:basedOn w:val="Normale"/>
    <w:next w:val="Normale"/>
    <w:qFormat/>
    <w:rsid w:val="00704AD1"/>
    <w:pPr>
      <w:keepNext/>
      <w:autoSpaceDE w:val="0"/>
      <w:autoSpaceDN w:val="0"/>
      <w:adjustRightInd w:val="0"/>
      <w:spacing w:line="240" w:lineRule="atLeast"/>
      <w:outlineLvl w:val="2"/>
    </w:pPr>
    <w:rPr>
      <w:b/>
      <w:bCs/>
      <w:color w:val="000000"/>
    </w:rPr>
  </w:style>
  <w:style w:type="paragraph" w:styleId="Titolo5">
    <w:name w:val="heading 5"/>
    <w:basedOn w:val="Normale"/>
    <w:next w:val="Normale"/>
    <w:qFormat/>
    <w:rsid w:val="00704AD1"/>
    <w:pPr>
      <w:keepNext/>
      <w:ind w:right="-900"/>
      <w:jc w:val="center"/>
      <w:outlineLvl w:val="4"/>
    </w:pPr>
    <w:rPr>
      <w:b/>
      <w:bCs/>
    </w:rPr>
  </w:style>
  <w:style w:type="paragraph" w:styleId="Titolo6">
    <w:name w:val="heading 6"/>
    <w:basedOn w:val="Normale"/>
    <w:next w:val="Normale"/>
    <w:qFormat/>
    <w:rsid w:val="00704AD1"/>
    <w:pPr>
      <w:keepNext/>
      <w:spacing w:line="480" w:lineRule="auto"/>
      <w:ind w:left="708" w:right="-387"/>
      <w:jc w:val="both"/>
      <w:outlineLvl w:val="5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04AD1"/>
    <w:pPr>
      <w:widowControl w:val="0"/>
      <w:tabs>
        <w:tab w:val="center" w:pos="4819"/>
        <w:tab w:val="right" w:pos="9638"/>
      </w:tabs>
    </w:pPr>
    <w:rPr>
      <w:szCs w:val="20"/>
    </w:rPr>
  </w:style>
  <w:style w:type="paragraph" w:styleId="Rientrocorpodeltesto3">
    <w:name w:val="Body Text Indent 3"/>
    <w:basedOn w:val="Normale"/>
    <w:rsid w:val="00704AD1"/>
    <w:pPr>
      <w:spacing w:line="480" w:lineRule="auto"/>
      <w:ind w:left="720"/>
      <w:jc w:val="both"/>
    </w:pPr>
    <w:rPr>
      <w:i/>
      <w:iCs/>
    </w:rPr>
  </w:style>
  <w:style w:type="paragraph" w:styleId="Pidipagina">
    <w:name w:val="footer"/>
    <w:basedOn w:val="Normale"/>
    <w:rsid w:val="00704AD1"/>
    <w:pPr>
      <w:widowControl w:val="0"/>
      <w:tabs>
        <w:tab w:val="center" w:pos="4819"/>
        <w:tab w:val="right" w:pos="9638"/>
      </w:tabs>
    </w:pPr>
    <w:rPr>
      <w:szCs w:val="20"/>
    </w:rPr>
  </w:style>
  <w:style w:type="paragraph" w:styleId="Corpodeltesto2">
    <w:name w:val="Body Text 2"/>
    <w:basedOn w:val="Normale"/>
    <w:link w:val="Corpodeltesto2Carattere"/>
    <w:rsid w:val="00704AD1"/>
    <w:pPr>
      <w:jc w:val="center"/>
    </w:pPr>
    <w:rPr>
      <w:vanish/>
      <w:szCs w:val="20"/>
    </w:rPr>
  </w:style>
  <w:style w:type="paragraph" w:customStyle="1" w:styleId="Corpodeltesto21">
    <w:name w:val="Corpo del testo 21"/>
    <w:basedOn w:val="Normale"/>
    <w:rsid w:val="00704AD1"/>
    <w:pPr>
      <w:widowControl w:val="0"/>
      <w:jc w:val="both"/>
    </w:pPr>
    <w:rPr>
      <w:szCs w:val="20"/>
    </w:rPr>
  </w:style>
  <w:style w:type="character" w:styleId="Numeropagina">
    <w:name w:val="page number"/>
    <w:rsid w:val="00704AD1"/>
    <w:rPr>
      <w:sz w:val="20"/>
    </w:rPr>
  </w:style>
  <w:style w:type="paragraph" w:styleId="Corpodeltesto3">
    <w:name w:val="Body Text 3"/>
    <w:basedOn w:val="Normale"/>
    <w:rsid w:val="00704AD1"/>
    <w:pPr>
      <w:spacing w:line="360" w:lineRule="auto"/>
      <w:ind w:right="-387"/>
      <w:jc w:val="both"/>
    </w:pPr>
    <w:rPr>
      <w:sz w:val="22"/>
    </w:rPr>
  </w:style>
  <w:style w:type="table" w:styleId="Grigliatabella">
    <w:name w:val="Table Grid"/>
    <w:basedOn w:val="Tabellanormale"/>
    <w:rsid w:val="00704A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rsid w:val="00B374A6"/>
    <w:pPr>
      <w:spacing w:after="120"/>
    </w:pPr>
  </w:style>
  <w:style w:type="paragraph" w:customStyle="1" w:styleId="Corpodeltesto210">
    <w:name w:val="Corpo del testo 21"/>
    <w:basedOn w:val="Normale"/>
    <w:rsid w:val="00415ADD"/>
    <w:pPr>
      <w:widowControl w:val="0"/>
      <w:jc w:val="both"/>
    </w:pPr>
    <w:rPr>
      <w:szCs w:val="20"/>
    </w:rPr>
  </w:style>
  <w:style w:type="character" w:customStyle="1" w:styleId="Corpodeltesto2Carattere">
    <w:name w:val="Corpo del testo 2 Carattere"/>
    <w:link w:val="Corpodeltesto2"/>
    <w:rsid w:val="00415ADD"/>
    <w:rPr>
      <w:vanish/>
      <w:sz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7DE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B7DE3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160D78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74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ra.defilpo\Desktop\BANDI\BANDI%20D.%20LGS.%2050-2016\INDAGINE%20DI%20MERCATO\DICHIARAZIONI%20INDAGINE%20DI%20MERCATO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FCBD6-D1AB-4810-A328-4C93CB320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DICHIARAZIONI INDAGINE DI MERCATO</Template>
  <TotalTime>92</TotalTime>
  <Pages>2</Pages>
  <Words>390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 COMUNE DI MILANO</vt:lpstr>
    </vt:vector>
  </TitlesOfParts>
  <Company/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COMUNE DI MILANO</dc:title>
  <dc:creator>Lara De Filpo</dc:creator>
  <cp:lastModifiedBy>Lara De Filpo</cp:lastModifiedBy>
  <cp:revision>15</cp:revision>
  <cp:lastPrinted>2021-08-12T06:51:00Z</cp:lastPrinted>
  <dcterms:created xsi:type="dcterms:W3CDTF">2022-04-13T10:31:00Z</dcterms:created>
  <dcterms:modified xsi:type="dcterms:W3CDTF">2023-04-06T15:47:00Z</dcterms:modified>
</cp:coreProperties>
</file>